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23.10.9-2023.10.13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</w:t>
            </w:r>
            <w:bookmarkStart w:id="0" w:name="_GoBack"/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知识家长必读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455035" cy="4607560"/>
                  <wp:effectExtent l="0" t="0" r="12065" b="2540"/>
                  <wp:docPr id="4" name="图片 4" descr="IMG_20231024_072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1024_07270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5035" cy="460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10.23-2023.10.27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5110" cy="5408295"/>
                  <wp:effectExtent l="0" t="0" r="2540" b="1905"/>
                  <wp:docPr id="3" name="图片 3" descr="IMG_20231024_072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1024_07263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110" cy="540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10</TotalTime>
  <ScaleCrop>false</ScaleCrop>
  <LinksUpToDate>false</LinksUpToDate>
  <CharactersWithSpaces>225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2023-10-24T10:15:16Z</cp:lastPrinted>
  <dcterms:modified xsi:type="dcterms:W3CDTF">2023-10-24T10:20:05Z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09A07971D49D430EB94B767405B868E4</vt:lpwstr>
  </property>
</Properties>
</file>